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9F80F0" w14:textId="77777777" w:rsidR="0056476B" w:rsidRDefault="0056476B" w:rsidP="0056476B">
      <w:pPr>
        <w:pStyle w:val="NoSpacing"/>
      </w:pPr>
      <w:r>
        <w:rPr>
          <w:u w:val="single"/>
        </w:rPr>
        <w:t>Richard MEDYLTON</w:t>
      </w:r>
      <w:r>
        <w:t xml:space="preserve">    </w:t>
      </w:r>
      <w:proofErr w:type="gramStart"/>
      <w:r>
        <w:t xml:space="preserve">   (</w:t>
      </w:r>
      <w:proofErr w:type="gramEnd"/>
      <w:r>
        <w:t>d.ca.1490)</w:t>
      </w:r>
    </w:p>
    <w:p w14:paraId="1422591F" w14:textId="77777777" w:rsidR="0056476B" w:rsidRDefault="0056476B" w:rsidP="0056476B">
      <w:pPr>
        <w:pStyle w:val="NoSpacing"/>
      </w:pPr>
    </w:p>
    <w:p w14:paraId="04C1BD40" w14:textId="77777777" w:rsidR="0056476B" w:rsidRDefault="0056476B" w:rsidP="0056476B">
      <w:pPr>
        <w:pStyle w:val="NoSpacing"/>
      </w:pPr>
    </w:p>
    <w:p w14:paraId="17860290" w14:textId="77777777" w:rsidR="0056476B" w:rsidRDefault="0056476B" w:rsidP="0056476B">
      <w:pPr>
        <w:pStyle w:val="NoSpacing"/>
      </w:pPr>
      <w:r>
        <w:t xml:space="preserve">  9 Feb.1490</w:t>
      </w:r>
      <w:r>
        <w:tab/>
        <w:t xml:space="preserve">Writ of diem </w:t>
      </w:r>
      <w:proofErr w:type="spellStart"/>
      <w:r>
        <w:t>clausit</w:t>
      </w:r>
      <w:proofErr w:type="spellEnd"/>
      <w:r>
        <w:t xml:space="preserve"> to the Escheator of Derbyshire.</w:t>
      </w:r>
    </w:p>
    <w:p w14:paraId="0B1D1EA4" w14:textId="77777777" w:rsidR="0056476B" w:rsidRDefault="0056476B" w:rsidP="0056476B">
      <w:pPr>
        <w:pStyle w:val="NoSpacing"/>
      </w:pPr>
      <w:r>
        <w:tab/>
      </w:r>
      <w:r>
        <w:tab/>
        <w:t>(C.F.R. 1485-1509 p.117)</w:t>
      </w:r>
    </w:p>
    <w:p w14:paraId="772D2243" w14:textId="77777777" w:rsidR="0056476B" w:rsidRDefault="0056476B" w:rsidP="0056476B">
      <w:pPr>
        <w:pStyle w:val="NoSpacing"/>
      </w:pPr>
    </w:p>
    <w:p w14:paraId="19885662" w14:textId="77777777" w:rsidR="0056476B" w:rsidRDefault="0056476B" w:rsidP="0056476B">
      <w:pPr>
        <w:pStyle w:val="NoSpacing"/>
      </w:pPr>
    </w:p>
    <w:p w14:paraId="1E66B2C3" w14:textId="77777777" w:rsidR="0056476B" w:rsidRDefault="0056476B" w:rsidP="0056476B">
      <w:pPr>
        <w:pStyle w:val="NoSpacing"/>
      </w:pPr>
      <w:r>
        <w:t>2 September 2024</w:t>
      </w:r>
    </w:p>
    <w:p w14:paraId="23BE578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85AF65" w14:textId="77777777" w:rsidR="0056476B" w:rsidRDefault="0056476B" w:rsidP="009139A6">
      <w:r>
        <w:separator/>
      </w:r>
    </w:p>
  </w:endnote>
  <w:endnote w:type="continuationSeparator" w:id="0">
    <w:p w14:paraId="51DA9D3A" w14:textId="77777777" w:rsidR="0056476B" w:rsidRDefault="0056476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EF027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62E4A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B5B47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24DE05" w14:textId="77777777" w:rsidR="0056476B" w:rsidRDefault="0056476B" w:rsidP="009139A6">
      <w:r>
        <w:separator/>
      </w:r>
    </w:p>
  </w:footnote>
  <w:footnote w:type="continuationSeparator" w:id="0">
    <w:p w14:paraId="60B8A9C7" w14:textId="77777777" w:rsidR="0056476B" w:rsidRDefault="0056476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4C34F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E5EDA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6D8D2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76B"/>
    <w:rsid w:val="000666E0"/>
    <w:rsid w:val="002510B7"/>
    <w:rsid w:val="00270799"/>
    <w:rsid w:val="0056476B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767A5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4CEFA"/>
  <w15:chartTrackingRefBased/>
  <w15:docId w15:val="{82BF2808-2942-4FC0-B126-56CB1FF20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2024-09-04T19:53:00Z</dcterms:created>
  <dcterms:modified xsi:type="dcterms:W3CDTF">2024-09-04T19:53:00Z</dcterms:modified>
</cp:coreProperties>
</file>